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B5918A5" w14:textId="2B09D686" w:rsidR="008E3EC5" w:rsidRPr="00F80418" w:rsidRDefault="008E3EC5" w:rsidP="008E3EC5">
      <w:pPr>
        <w:spacing w:after="120"/>
        <w:ind w:left="1701" w:hanging="1701"/>
        <w:jc w:val="center"/>
        <w:rPr>
          <w:b/>
          <w:bCs/>
          <w:sz w:val="24"/>
          <w:szCs w:val="24"/>
        </w:rPr>
      </w:pPr>
      <w:r w:rsidRPr="00F80418">
        <w:rPr>
          <w:b/>
          <w:bCs/>
          <w:sz w:val="24"/>
          <w:szCs w:val="24"/>
        </w:rPr>
        <w:t>DECLARAÇÃO</w:t>
      </w:r>
    </w:p>
    <w:p w14:paraId="5DA510A5" w14:textId="77777777" w:rsidR="00F80418" w:rsidRPr="00F80418" w:rsidRDefault="00F80418" w:rsidP="008E3EC5">
      <w:pPr>
        <w:spacing w:after="120"/>
        <w:ind w:left="1701" w:hanging="1701"/>
        <w:jc w:val="center"/>
        <w:rPr>
          <w:b/>
          <w:bCs/>
        </w:rPr>
      </w:pPr>
    </w:p>
    <w:p w14:paraId="5D8336AB" w14:textId="6DA326F7" w:rsidR="008E3EC5" w:rsidRPr="00F80418" w:rsidRDefault="008E3EC5" w:rsidP="008E3EC5">
      <w:pPr>
        <w:pStyle w:val="xxmsonormal"/>
        <w:spacing w:after="120"/>
        <w:jc w:val="both"/>
        <w:rPr>
          <w:rFonts w:ascii="Arial" w:hAnsi="Arial" w:cs="Arial"/>
        </w:rPr>
      </w:pPr>
      <w:r w:rsidRPr="00F80418">
        <w:rPr>
          <w:rFonts w:ascii="Arial" w:hAnsi="Arial" w:cs="Arial"/>
        </w:rPr>
        <w:t>DECLARO para fins de Direito, em relação a</w:t>
      </w:r>
      <w:r w:rsidR="001C651D">
        <w:rPr>
          <w:rFonts w:ascii="Arial" w:hAnsi="Arial" w:cs="Arial"/>
        </w:rPr>
        <w:t xml:space="preserve"> Reforma e Revitalização do Terminal Rodoviário</w:t>
      </w:r>
      <w:r w:rsidRPr="00F80418">
        <w:rPr>
          <w:rFonts w:ascii="Arial" w:hAnsi="Arial" w:cs="Arial"/>
        </w:rPr>
        <w:t>, que:</w:t>
      </w:r>
    </w:p>
    <w:p w14:paraId="4361807D" w14:textId="2EE653BA" w:rsidR="008E3EC5" w:rsidRPr="00F80418" w:rsidRDefault="008E3EC5" w:rsidP="008E3EC5">
      <w:pPr>
        <w:pStyle w:val="xxmsonormal"/>
        <w:numPr>
          <w:ilvl w:val="0"/>
          <w:numId w:val="9"/>
        </w:numPr>
        <w:spacing w:after="120"/>
        <w:jc w:val="both"/>
        <w:rPr>
          <w:rFonts w:ascii="Arial" w:hAnsi="Arial" w:cs="Arial"/>
        </w:rPr>
      </w:pPr>
      <w:r w:rsidRPr="00F80418">
        <w:rPr>
          <w:rFonts w:ascii="Arial" w:hAnsi="Arial" w:cs="Arial"/>
        </w:rPr>
        <w:t>DO PROJETO DE SEGURANÇA CONTRA INCÊNDIO E PÂNICO</w:t>
      </w:r>
      <w:r w:rsidR="00121596" w:rsidRPr="00F80418">
        <w:rPr>
          <w:rFonts w:ascii="Arial" w:hAnsi="Arial" w:cs="Arial"/>
        </w:rPr>
        <w:t>:</w:t>
      </w:r>
    </w:p>
    <w:p w14:paraId="78F4C0F9" w14:textId="38723C9E" w:rsidR="00121596" w:rsidRPr="00F80418" w:rsidRDefault="00121596" w:rsidP="00121596">
      <w:pPr>
        <w:pStyle w:val="xxmsonormal"/>
        <w:numPr>
          <w:ilvl w:val="1"/>
          <w:numId w:val="9"/>
        </w:numPr>
        <w:spacing w:after="120"/>
        <w:jc w:val="both"/>
        <w:rPr>
          <w:rFonts w:ascii="Arial" w:hAnsi="Arial" w:cs="Arial"/>
        </w:rPr>
      </w:pPr>
      <w:r w:rsidRPr="00F80418">
        <w:rPr>
          <w:rFonts w:ascii="Arial" w:hAnsi="Arial" w:cs="Arial"/>
        </w:rPr>
        <w:t>O</w:t>
      </w:r>
      <w:r w:rsidR="008E3EC5" w:rsidRPr="00F80418">
        <w:rPr>
          <w:rFonts w:ascii="Arial" w:hAnsi="Arial" w:cs="Arial"/>
        </w:rPr>
        <w:t xml:space="preserve"> Projeto de Segurança Contra Incêndio e Pânico Aprovado pelo Corpo de Bombeiros será apresentado concomitantemente com o Resultado do Processo Licitatório.</w:t>
      </w:r>
    </w:p>
    <w:p w14:paraId="57E4C0FA" w14:textId="6A0F1C9F" w:rsidR="00E9654C" w:rsidRPr="00F80418" w:rsidRDefault="00E9654C" w:rsidP="00306940">
      <w:pPr>
        <w:pStyle w:val="xxmsonormal"/>
        <w:numPr>
          <w:ilvl w:val="1"/>
          <w:numId w:val="9"/>
        </w:numPr>
        <w:spacing w:after="120"/>
        <w:jc w:val="both"/>
        <w:rPr>
          <w:rFonts w:ascii="Arial" w:hAnsi="Arial" w:cs="Arial"/>
        </w:rPr>
      </w:pPr>
      <w:r w:rsidRPr="00F80418">
        <w:rPr>
          <w:rFonts w:ascii="Arial" w:hAnsi="Arial" w:cs="Arial"/>
        </w:rPr>
        <w:t>O Projeto do Sistema de Proteção Contra Descarga Atmosférica (SPDA) será parte integrante do Projeto de Segurança Contra Incêndio e Pânico caso seja exigência para Aprovação pelo Corpo de Bombeiros</w:t>
      </w:r>
      <w:r w:rsidR="00D40B73" w:rsidRPr="00F80418">
        <w:rPr>
          <w:rFonts w:ascii="Arial" w:hAnsi="Arial" w:cs="Arial"/>
        </w:rPr>
        <w:t>.</w:t>
      </w:r>
    </w:p>
    <w:p w14:paraId="41085618" w14:textId="3E0F8F94" w:rsidR="008E3EC5" w:rsidRPr="00F80418" w:rsidRDefault="008E3EC5" w:rsidP="00121596">
      <w:pPr>
        <w:pStyle w:val="xxmsonormal"/>
        <w:numPr>
          <w:ilvl w:val="1"/>
          <w:numId w:val="9"/>
        </w:numPr>
        <w:spacing w:after="120"/>
        <w:jc w:val="both"/>
        <w:rPr>
          <w:rFonts w:ascii="Arial" w:hAnsi="Arial" w:cs="Arial"/>
        </w:rPr>
      </w:pPr>
      <w:r w:rsidRPr="00F80418">
        <w:rPr>
          <w:rFonts w:ascii="Arial" w:hAnsi="Arial" w:cs="Arial"/>
        </w:rPr>
        <w:t>Estarão concluídas concomitantemente com a conclusão do empreendimento.</w:t>
      </w:r>
    </w:p>
    <w:p w14:paraId="069356ED" w14:textId="53B6CBC4" w:rsidR="00121596" w:rsidRDefault="00121596" w:rsidP="00121596">
      <w:pPr>
        <w:pStyle w:val="xxmsonormal"/>
        <w:numPr>
          <w:ilvl w:val="0"/>
          <w:numId w:val="9"/>
        </w:numPr>
        <w:spacing w:after="120"/>
        <w:jc w:val="both"/>
        <w:rPr>
          <w:rFonts w:ascii="Arial" w:hAnsi="Arial" w:cs="Arial"/>
        </w:rPr>
      </w:pPr>
      <w:r w:rsidRPr="00F80418">
        <w:rPr>
          <w:rFonts w:ascii="Arial" w:hAnsi="Arial" w:cs="Arial"/>
        </w:rPr>
        <w:t>Por ser expressão da verdade, firmo a presente declaração.</w:t>
      </w:r>
    </w:p>
    <w:p w14:paraId="26B3FAAB" w14:textId="77777777" w:rsidR="001C651D" w:rsidRPr="00F80418" w:rsidRDefault="001C651D" w:rsidP="001C651D">
      <w:pPr>
        <w:pStyle w:val="xxmsonormal"/>
        <w:spacing w:after="120"/>
        <w:ind w:left="1701"/>
        <w:jc w:val="both"/>
        <w:rPr>
          <w:rFonts w:ascii="Arial" w:hAnsi="Arial" w:cs="Arial"/>
        </w:rPr>
      </w:pPr>
    </w:p>
    <w:p w14:paraId="7FAA0E01" w14:textId="39E847F5" w:rsidR="00121596" w:rsidRPr="00F80418" w:rsidRDefault="00121596" w:rsidP="00121596">
      <w:pPr>
        <w:pStyle w:val="xxmsonormal"/>
        <w:spacing w:after="120"/>
        <w:jc w:val="both"/>
        <w:rPr>
          <w:rFonts w:ascii="Arial" w:hAnsi="Arial" w:cs="Arial"/>
        </w:rPr>
      </w:pPr>
    </w:p>
    <w:p w14:paraId="1F1D44C4" w14:textId="174223D8" w:rsidR="00121596" w:rsidRPr="00F80418" w:rsidRDefault="00121596" w:rsidP="00121596">
      <w:pPr>
        <w:pStyle w:val="xxmsonormal"/>
        <w:spacing w:after="120"/>
        <w:jc w:val="both"/>
        <w:rPr>
          <w:rFonts w:ascii="Arial" w:hAnsi="Arial" w:cs="Arial"/>
        </w:rPr>
      </w:pPr>
      <w:r w:rsidRPr="00F80418">
        <w:rPr>
          <w:rFonts w:ascii="Arial" w:hAnsi="Arial" w:cs="Arial"/>
        </w:rPr>
        <w:t xml:space="preserve">Bandeirantes, </w:t>
      </w:r>
      <w:r w:rsidR="001C651D">
        <w:rPr>
          <w:rFonts w:ascii="Arial" w:hAnsi="Arial" w:cs="Arial"/>
        </w:rPr>
        <w:t>19</w:t>
      </w:r>
      <w:r w:rsidRPr="00F80418">
        <w:rPr>
          <w:rFonts w:ascii="Arial" w:hAnsi="Arial" w:cs="Arial"/>
        </w:rPr>
        <w:t xml:space="preserve"> de </w:t>
      </w:r>
      <w:r w:rsidR="001C651D">
        <w:rPr>
          <w:rFonts w:ascii="Arial" w:hAnsi="Arial" w:cs="Arial"/>
        </w:rPr>
        <w:t xml:space="preserve">abril </w:t>
      </w:r>
      <w:r w:rsidRPr="00F80418">
        <w:rPr>
          <w:rFonts w:ascii="Arial" w:hAnsi="Arial" w:cs="Arial"/>
        </w:rPr>
        <w:t>de 2024.</w:t>
      </w:r>
    </w:p>
    <w:p w14:paraId="2CEE0493" w14:textId="6CAB1DCA" w:rsidR="00121596" w:rsidRDefault="00121596" w:rsidP="00121596">
      <w:pPr>
        <w:pStyle w:val="xxmsonormal"/>
        <w:spacing w:after="120"/>
        <w:jc w:val="both"/>
        <w:rPr>
          <w:rFonts w:ascii="Arial" w:hAnsi="Arial" w:cs="Arial"/>
        </w:rPr>
      </w:pPr>
      <w:bookmarkStart w:id="0" w:name="_GoBack"/>
      <w:bookmarkEnd w:id="0"/>
    </w:p>
    <w:p w14:paraId="7BA2C3CB" w14:textId="2E3E34DD" w:rsidR="001C651D" w:rsidRDefault="001C651D" w:rsidP="00121596">
      <w:pPr>
        <w:pStyle w:val="xxmsonormal"/>
        <w:spacing w:after="120"/>
        <w:jc w:val="both"/>
        <w:rPr>
          <w:rFonts w:ascii="Arial" w:hAnsi="Arial" w:cs="Arial"/>
        </w:rPr>
      </w:pPr>
    </w:p>
    <w:p w14:paraId="237ECE57" w14:textId="52BEA118" w:rsidR="001C651D" w:rsidRDefault="001C651D" w:rsidP="00121596">
      <w:pPr>
        <w:pStyle w:val="xxmsonormal"/>
        <w:spacing w:after="120"/>
        <w:jc w:val="both"/>
        <w:rPr>
          <w:rFonts w:ascii="Arial" w:hAnsi="Arial" w:cs="Arial"/>
        </w:rPr>
      </w:pPr>
    </w:p>
    <w:p w14:paraId="7636E61D" w14:textId="3326E2EB" w:rsidR="001C651D" w:rsidRDefault="001C651D" w:rsidP="00121596">
      <w:pPr>
        <w:pStyle w:val="xxmsonormal"/>
        <w:spacing w:after="120"/>
        <w:jc w:val="both"/>
        <w:rPr>
          <w:rFonts w:ascii="Arial" w:hAnsi="Arial" w:cs="Arial"/>
        </w:rPr>
      </w:pPr>
    </w:p>
    <w:p w14:paraId="75DC18ED" w14:textId="17B527D9" w:rsidR="001C651D" w:rsidRDefault="001C651D" w:rsidP="00121596">
      <w:pPr>
        <w:pStyle w:val="xxmsonormal"/>
        <w:spacing w:after="120"/>
        <w:jc w:val="both"/>
        <w:rPr>
          <w:rFonts w:ascii="Arial" w:hAnsi="Arial" w:cs="Arial"/>
        </w:rPr>
      </w:pPr>
    </w:p>
    <w:p w14:paraId="1BC66B1A" w14:textId="77777777" w:rsidR="001C651D" w:rsidRPr="00F80418" w:rsidRDefault="001C651D" w:rsidP="00121596">
      <w:pPr>
        <w:pStyle w:val="xxmsonormal"/>
        <w:spacing w:after="120"/>
        <w:jc w:val="both"/>
        <w:rPr>
          <w:rFonts w:ascii="Arial" w:hAnsi="Arial" w:cs="Arial"/>
        </w:rPr>
      </w:pPr>
    </w:p>
    <w:p w14:paraId="07121F0B" w14:textId="0359A447" w:rsidR="00E9654C" w:rsidRDefault="001C651D" w:rsidP="001C651D">
      <w:pPr>
        <w:pStyle w:val="xxmsonormal"/>
        <w:spacing w:after="120"/>
        <w:jc w:val="center"/>
        <w:rPr>
          <w:rFonts w:ascii="Arial" w:hAnsi="Arial" w:cs="Arial"/>
        </w:rPr>
      </w:pPr>
      <w:r w:rsidRPr="00F80418">
        <w:rPr>
          <w:rFonts w:ascii="Arial" w:hAnsi="Arial" w:cs="Arial"/>
        </w:rPr>
        <w:t>JAELSON RAMALHO MATTA</w:t>
      </w:r>
    </w:p>
    <w:p w14:paraId="20FFFC48" w14:textId="7D84D9F9" w:rsidR="001C651D" w:rsidRPr="00F80418" w:rsidRDefault="001C651D" w:rsidP="001C651D">
      <w:pPr>
        <w:pStyle w:val="xxmsonormal"/>
        <w:spacing w:after="120"/>
        <w:jc w:val="center"/>
        <w:rPr>
          <w:rFonts w:ascii="Arial" w:hAnsi="Arial" w:cs="Arial"/>
        </w:rPr>
      </w:pPr>
      <w:r w:rsidRPr="00F80418">
        <w:rPr>
          <w:rFonts w:ascii="Arial" w:hAnsi="Arial" w:cs="Arial"/>
        </w:rPr>
        <w:t>Prefeito 2021 – 2024</w:t>
      </w:r>
    </w:p>
    <w:p w14:paraId="1FD4BF02" w14:textId="61A42B24" w:rsidR="00121596" w:rsidRDefault="00121596" w:rsidP="00121596">
      <w:pPr>
        <w:pStyle w:val="xxmsonormal"/>
        <w:spacing w:after="120"/>
        <w:jc w:val="both"/>
        <w:rPr>
          <w:rFonts w:ascii="Arial" w:hAnsi="Arial" w:cs="Arial"/>
        </w:rPr>
      </w:pPr>
    </w:p>
    <w:p w14:paraId="551ABEC9" w14:textId="77777777" w:rsidR="00121596" w:rsidRDefault="00121596" w:rsidP="00121596">
      <w:pPr>
        <w:pStyle w:val="xxmsonormal"/>
        <w:spacing w:after="120"/>
        <w:jc w:val="both"/>
        <w:rPr>
          <w:rFonts w:ascii="Arial" w:hAnsi="Arial" w:cs="Arial"/>
          <w:color w:val="002060"/>
        </w:rPr>
      </w:pPr>
    </w:p>
    <w:sectPr w:rsidR="00121596" w:rsidSect="00F80418">
      <w:headerReference w:type="default" r:id="rId10"/>
      <w:footerReference w:type="default" r:id="rId11"/>
      <w:pgSz w:w="11906" w:h="16838" w:code="9"/>
      <w:pgMar w:top="1701" w:right="1701" w:bottom="1134" w:left="1701" w:header="567" w:footer="6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AE3F9EE" w14:textId="77777777" w:rsidR="00251053" w:rsidRDefault="00251053" w:rsidP="00ED178F">
      <w:pPr>
        <w:spacing w:line="240" w:lineRule="auto"/>
      </w:pPr>
      <w:r>
        <w:separator/>
      </w:r>
    </w:p>
  </w:endnote>
  <w:endnote w:type="continuationSeparator" w:id="0">
    <w:p w14:paraId="470078A5" w14:textId="77777777" w:rsidR="00251053" w:rsidRDefault="00251053" w:rsidP="00ED178F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F17B49" w14:textId="3083912C" w:rsidR="00F80418" w:rsidRDefault="00F80418" w:rsidP="00F80418">
    <w:pPr>
      <w:jc w:val="center"/>
      <w:rPr>
        <w:sz w:val="14"/>
        <w:lang w:val="pt-PT"/>
      </w:rPr>
    </w:pPr>
    <w:r w:rsidRPr="001730C6">
      <w:rPr>
        <w:sz w:val="14"/>
        <w:lang w:val="pt-PT"/>
      </w:rPr>
      <w:t>Rua Frei Rafael Pron</w:t>
    </w:r>
    <w:r>
      <w:rPr>
        <w:sz w:val="14"/>
        <w:lang w:val="pt-PT"/>
      </w:rPr>
      <w:t>er  nº 1457–</w:t>
    </w:r>
    <w:r w:rsidRPr="001730C6">
      <w:rPr>
        <w:sz w:val="14"/>
        <w:lang w:val="pt-PT"/>
      </w:rPr>
      <w:t xml:space="preserve"> CEP 86.360-000 – e-mail: projetos</w:t>
    </w:r>
    <w:r w:rsidRPr="001730C6">
      <w:rPr>
        <w:bCs/>
        <w:sz w:val="14"/>
        <w:lang w:val="pt-PT"/>
      </w:rPr>
      <w:t>@bandeirantes.pr.gov.br</w:t>
    </w:r>
    <w:r>
      <w:rPr>
        <w:sz w:val="14"/>
        <w:lang w:val="pt-PT"/>
      </w:rPr>
      <w:t xml:space="preserve">  – Tel: (43) 3542-4525 – Fax 3542-3322  e</w:t>
    </w:r>
    <w:r>
      <w:rPr>
        <w:sz w:val="14"/>
        <w:szCs w:val="14"/>
      </w:rPr>
      <w:t xml:space="preserve"> </w:t>
    </w:r>
    <w:r>
      <w:rPr>
        <w:sz w:val="14"/>
        <w:lang w:val="pt-PT"/>
      </w:rPr>
      <w:t>CNPJ 76.235.753/0001-48</w:t>
    </w:r>
  </w:p>
  <w:p w14:paraId="76989935" w14:textId="6A35E448" w:rsidR="00E5670B" w:rsidRPr="00A34270" w:rsidRDefault="00E5670B" w:rsidP="00A34270">
    <w:pPr>
      <w:pStyle w:val="Rodap"/>
      <w:jc w:val="center"/>
      <w:rPr>
        <w:rFonts w:ascii="Century Gothic" w:hAnsi="Century Gothic"/>
        <w:color w:val="00206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597724A" w14:textId="77777777" w:rsidR="00251053" w:rsidRDefault="00251053" w:rsidP="00ED178F">
      <w:pPr>
        <w:spacing w:line="240" w:lineRule="auto"/>
      </w:pPr>
      <w:r>
        <w:separator/>
      </w:r>
    </w:p>
  </w:footnote>
  <w:footnote w:type="continuationSeparator" w:id="0">
    <w:p w14:paraId="36E85F31" w14:textId="77777777" w:rsidR="00251053" w:rsidRDefault="00251053" w:rsidP="00ED178F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3DF0D8" w14:textId="05CF78D8" w:rsidR="00F80418" w:rsidRPr="00F80418" w:rsidRDefault="005D671E" w:rsidP="00F80418">
    <w:pPr>
      <w:pStyle w:val="Ttulo1"/>
      <w:rPr>
        <w:rFonts w:ascii="Arial" w:hAnsi="Arial" w:cs="Arial"/>
        <w:b w:val="0"/>
        <w:i/>
        <w:iCs/>
        <w:sz w:val="38"/>
        <w:szCs w:val="38"/>
      </w:rPr>
    </w:pPr>
    <w:r>
      <w:rPr>
        <w:i/>
        <w:iCs/>
        <w:noProof/>
        <w:sz w:val="32"/>
        <w:szCs w:val="32"/>
      </w:rPr>
      <w:object w:dxaOrig="1440" w:dyaOrig="1440" w14:anchorId="39F9EA8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5" type="#_x0000_t75" style="position:absolute;left:0;text-align:left;margin-left:-63.6pt;margin-top:-12.1pt;width:53.55pt;height:63.75pt;z-index:-251658752;mso-wrap-edited:f" fillcolor="window">
          <v:imagedata r:id="rId1" o:title="" chromakey="#ff0020"/>
        </v:shape>
        <o:OLEObject Type="Embed" ProgID="PBrush" ShapeID="_x0000_s1025" DrawAspect="Content" ObjectID="_1775030434" r:id="rId2"/>
      </w:object>
    </w:r>
    <w:r w:rsidR="00F80418" w:rsidRPr="00F80418">
      <w:rPr>
        <w:rFonts w:ascii="Arial" w:hAnsi="Arial" w:cs="Arial"/>
        <w:b w:val="0"/>
        <w:i/>
        <w:iCs/>
        <w:sz w:val="38"/>
        <w:szCs w:val="38"/>
      </w:rPr>
      <w:t>PREFEITURA MUNICIPAL DE BANDEIRANTES</w:t>
    </w:r>
  </w:p>
  <w:p w14:paraId="084D8FE0" w14:textId="6FE02A9B" w:rsidR="00F80418" w:rsidRPr="00F80418" w:rsidRDefault="00F80418" w:rsidP="00F80418">
    <w:pPr>
      <w:jc w:val="center"/>
      <w:rPr>
        <w:sz w:val="32"/>
        <w:szCs w:val="32"/>
      </w:rPr>
    </w:pPr>
    <w:r w:rsidRPr="00F80418">
      <w:rPr>
        <w:i/>
        <w:iCs/>
        <w:sz w:val="32"/>
        <w:szCs w:val="32"/>
      </w:rPr>
      <w:t>ESTADO DO PARANÁ</w:t>
    </w:r>
  </w:p>
  <w:p w14:paraId="6CB90ACC" w14:textId="77777777" w:rsidR="001F351D" w:rsidRPr="00F347F1" w:rsidRDefault="001F351D" w:rsidP="00F347F1">
    <w:pPr>
      <w:pStyle w:val="Cabealho"/>
      <w:rPr>
        <w:color w:val="00206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636AE2"/>
    <w:multiLevelType w:val="hybridMultilevel"/>
    <w:tmpl w:val="6DF02D66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427AA6"/>
    <w:multiLevelType w:val="multilevel"/>
    <w:tmpl w:val="761A2C50"/>
    <w:numStyleLink w:val="Estilo1"/>
  </w:abstractNum>
  <w:abstractNum w:abstractNumId="2" w15:restartNumberingAfterBreak="0">
    <w:nsid w:val="2C8242D3"/>
    <w:multiLevelType w:val="multilevel"/>
    <w:tmpl w:val="761A2C50"/>
    <w:numStyleLink w:val="Estilo1"/>
  </w:abstractNum>
  <w:abstractNum w:abstractNumId="3" w15:restartNumberingAfterBreak="0">
    <w:nsid w:val="2DFA1328"/>
    <w:multiLevelType w:val="multilevel"/>
    <w:tmpl w:val="761A2C50"/>
    <w:numStyleLink w:val="Estilo1"/>
  </w:abstractNum>
  <w:abstractNum w:abstractNumId="4" w15:restartNumberingAfterBreak="0">
    <w:nsid w:val="424503AC"/>
    <w:multiLevelType w:val="multilevel"/>
    <w:tmpl w:val="B164D2AA"/>
    <w:lvl w:ilvl="0">
      <w:start w:val="1"/>
      <w:numFmt w:val="decimal"/>
      <w:lvlText w:val="%1."/>
      <w:lvlJc w:val="left"/>
      <w:pPr>
        <w:ind w:left="1701" w:hanging="1701"/>
      </w:pPr>
      <w:rPr>
        <w:rFonts w:ascii="Arial" w:hAnsi="Arial" w:cs="Times New Roman" w:hint="default"/>
        <w:b w:val="0"/>
        <w:i w:val="0"/>
        <w:sz w:val="24"/>
      </w:rPr>
    </w:lvl>
    <w:lvl w:ilvl="1">
      <w:start w:val="1"/>
      <w:numFmt w:val="decimal"/>
      <w:lvlText w:val="%1.%2."/>
      <w:lvlJc w:val="left"/>
      <w:pPr>
        <w:ind w:left="1701" w:hanging="1701"/>
      </w:pPr>
    </w:lvl>
    <w:lvl w:ilvl="2">
      <w:start w:val="1"/>
      <w:numFmt w:val="decimal"/>
      <w:lvlText w:val="%1.%2.%3."/>
      <w:lvlJc w:val="left"/>
      <w:pPr>
        <w:ind w:left="1701" w:hanging="1701"/>
      </w:pPr>
    </w:lvl>
    <w:lvl w:ilvl="3">
      <w:start w:val="1"/>
      <w:numFmt w:val="decimal"/>
      <w:lvlText w:val="%1.%2.%3.%4."/>
      <w:lvlJc w:val="left"/>
      <w:pPr>
        <w:ind w:left="1701" w:hanging="1701"/>
      </w:pPr>
    </w:lvl>
    <w:lvl w:ilvl="4">
      <w:start w:val="1"/>
      <w:numFmt w:val="decimal"/>
      <w:lvlText w:val="%1.%2.%3.%4.%5."/>
      <w:lvlJc w:val="left"/>
      <w:pPr>
        <w:ind w:left="1701" w:hanging="1701"/>
      </w:pPr>
    </w:lvl>
    <w:lvl w:ilvl="5">
      <w:start w:val="1"/>
      <w:numFmt w:val="decimal"/>
      <w:lvlText w:val="%1.%2.%3.%4.%5.%6."/>
      <w:lvlJc w:val="left"/>
      <w:pPr>
        <w:ind w:left="1701" w:hanging="1701"/>
      </w:pPr>
    </w:lvl>
    <w:lvl w:ilvl="6">
      <w:start w:val="1"/>
      <w:numFmt w:val="decimal"/>
      <w:lvlText w:val="%1.%2.%3.%4.%5.%6.%7."/>
      <w:lvlJc w:val="left"/>
      <w:pPr>
        <w:ind w:left="1701" w:hanging="1701"/>
      </w:pPr>
    </w:lvl>
    <w:lvl w:ilvl="7">
      <w:start w:val="1"/>
      <w:numFmt w:val="decimal"/>
      <w:lvlText w:val="%1.%2.%3.%4.%5.%6.%7.%8."/>
      <w:lvlJc w:val="left"/>
      <w:pPr>
        <w:ind w:left="1701" w:hanging="1701"/>
      </w:pPr>
    </w:lvl>
    <w:lvl w:ilvl="8">
      <w:start w:val="1"/>
      <w:numFmt w:val="decimal"/>
      <w:lvlText w:val="%1.%2.%3.%4.%5.%6.%7.%8.%9."/>
      <w:lvlJc w:val="left"/>
      <w:pPr>
        <w:ind w:left="1701" w:hanging="1701"/>
      </w:pPr>
    </w:lvl>
  </w:abstractNum>
  <w:abstractNum w:abstractNumId="5" w15:restartNumberingAfterBreak="0">
    <w:nsid w:val="43764E2A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438F1154"/>
    <w:multiLevelType w:val="multilevel"/>
    <w:tmpl w:val="0416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B2D3A36"/>
    <w:multiLevelType w:val="multilevel"/>
    <w:tmpl w:val="761A2C50"/>
    <w:numStyleLink w:val="Estilo1"/>
  </w:abstractNum>
  <w:abstractNum w:abstractNumId="8" w15:restartNumberingAfterBreak="0">
    <w:nsid w:val="5266CA98"/>
    <w:multiLevelType w:val="hybridMultilevel"/>
    <w:tmpl w:val="57F11488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 w15:restartNumberingAfterBreak="0">
    <w:nsid w:val="6B0900A7"/>
    <w:multiLevelType w:val="multilevel"/>
    <w:tmpl w:val="761A2C50"/>
    <w:styleLink w:val="Estilo1"/>
    <w:lvl w:ilvl="0">
      <w:start w:val="1"/>
      <w:numFmt w:val="decimal"/>
      <w:lvlText w:val="%1."/>
      <w:lvlJc w:val="left"/>
      <w:pPr>
        <w:ind w:left="1701" w:hanging="1701"/>
      </w:pPr>
      <w:rPr>
        <w:rFonts w:ascii="Arial" w:hAnsi="Arial" w:hint="default"/>
        <w:b w:val="0"/>
        <w:i w:val="0"/>
        <w:sz w:val="24"/>
      </w:rPr>
    </w:lvl>
    <w:lvl w:ilvl="1">
      <w:start w:val="1"/>
      <w:numFmt w:val="decimal"/>
      <w:lvlText w:val="%1.%2."/>
      <w:lvlJc w:val="left"/>
      <w:pPr>
        <w:ind w:left="1701" w:hanging="170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01" w:hanging="1701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01" w:hanging="170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701" w:hanging="1701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01" w:hanging="1701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01" w:hanging="1701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01" w:hanging="1701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701" w:hanging="1701"/>
      </w:pPr>
      <w:rPr>
        <w:rFonts w:hint="default"/>
      </w:rPr>
    </w:lvl>
  </w:abstractNum>
  <w:abstractNum w:abstractNumId="10" w15:restartNumberingAfterBreak="0">
    <w:nsid w:val="7475108E"/>
    <w:multiLevelType w:val="multilevel"/>
    <w:tmpl w:val="761A2C50"/>
    <w:numStyleLink w:val="Estilo1"/>
  </w:abstractNum>
  <w:abstractNum w:abstractNumId="11" w15:restartNumberingAfterBreak="0">
    <w:nsid w:val="7E386ECD"/>
    <w:multiLevelType w:val="multilevel"/>
    <w:tmpl w:val="761A2C50"/>
    <w:numStyleLink w:val="Estilo1"/>
  </w:abstractNum>
  <w:num w:numId="1">
    <w:abstractNumId w:val="6"/>
  </w:num>
  <w:num w:numId="2">
    <w:abstractNumId w:val="5"/>
  </w:num>
  <w:num w:numId="3">
    <w:abstractNumId w:val="9"/>
  </w:num>
  <w:num w:numId="4">
    <w:abstractNumId w:val="11"/>
  </w:num>
  <w:num w:numId="5">
    <w:abstractNumId w:val="0"/>
  </w:num>
  <w:num w:numId="6">
    <w:abstractNumId w:val="3"/>
  </w:num>
  <w:num w:numId="7">
    <w:abstractNumId w:val="2"/>
  </w:num>
  <w:num w:numId="8">
    <w:abstractNumId w:val="1"/>
  </w:num>
  <w:num w:numId="9">
    <w:abstractNumId w:val="7"/>
  </w:num>
  <w:num w:numId="10">
    <w:abstractNumId w:val="10"/>
  </w:num>
  <w:num w:numId="1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hideSpellingErrors/>
  <w:hideGrammaticalErrors/>
  <w:proofState w:spelling="clean" w:grammar="clean"/>
  <w:attachedTemplate r:id="rId1"/>
  <w:defaultTabStop w:val="851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790A"/>
    <w:rsid w:val="00007EA9"/>
    <w:rsid w:val="00026820"/>
    <w:rsid w:val="00035945"/>
    <w:rsid w:val="00062A5C"/>
    <w:rsid w:val="00070E44"/>
    <w:rsid w:val="000804DF"/>
    <w:rsid w:val="0008134B"/>
    <w:rsid w:val="0008557E"/>
    <w:rsid w:val="000A2B36"/>
    <w:rsid w:val="000E5B4A"/>
    <w:rsid w:val="00114F73"/>
    <w:rsid w:val="00121596"/>
    <w:rsid w:val="00133BDA"/>
    <w:rsid w:val="00134BC3"/>
    <w:rsid w:val="0014144C"/>
    <w:rsid w:val="0015297E"/>
    <w:rsid w:val="00154487"/>
    <w:rsid w:val="00184F8E"/>
    <w:rsid w:val="001938FB"/>
    <w:rsid w:val="001A0117"/>
    <w:rsid w:val="001C651D"/>
    <w:rsid w:val="001E1ABB"/>
    <w:rsid w:val="001E2FCA"/>
    <w:rsid w:val="001F351D"/>
    <w:rsid w:val="002037B1"/>
    <w:rsid w:val="0021235B"/>
    <w:rsid w:val="00213831"/>
    <w:rsid w:val="00237A29"/>
    <w:rsid w:val="00251053"/>
    <w:rsid w:val="002516C0"/>
    <w:rsid w:val="002636C9"/>
    <w:rsid w:val="002748A2"/>
    <w:rsid w:val="00275399"/>
    <w:rsid w:val="002903AA"/>
    <w:rsid w:val="002A6D81"/>
    <w:rsid w:val="002B4663"/>
    <w:rsid w:val="002E1B93"/>
    <w:rsid w:val="002E1BD1"/>
    <w:rsid w:val="002F1F30"/>
    <w:rsid w:val="002F3C4D"/>
    <w:rsid w:val="002F57F3"/>
    <w:rsid w:val="00304BD2"/>
    <w:rsid w:val="00314A15"/>
    <w:rsid w:val="00315B0E"/>
    <w:rsid w:val="00321866"/>
    <w:rsid w:val="00326569"/>
    <w:rsid w:val="00365431"/>
    <w:rsid w:val="003769E9"/>
    <w:rsid w:val="00384F7F"/>
    <w:rsid w:val="003A1D32"/>
    <w:rsid w:val="003B26C6"/>
    <w:rsid w:val="003C65FF"/>
    <w:rsid w:val="003F2AED"/>
    <w:rsid w:val="00437834"/>
    <w:rsid w:val="00453466"/>
    <w:rsid w:val="00460A54"/>
    <w:rsid w:val="004777C7"/>
    <w:rsid w:val="004968CA"/>
    <w:rsid w:val="004C39D3"/>
    <w:rsid w:val="004F790A"/>
    <w:rsid w:val="00502619"/>
    <w:rsid w:val="00505FEF"/>
    <w:rsid w:val="005337EC"/>
    <w:rsid w:val="00561D5C"/>
    <w:rsid w:val="005B3DD5"/>
    <w:rsid w:val="005C6594"/>
    <w:rsid w:val="005D671E"/>
    <w:rsid w:val="005D748B"/>
    <w:rsid w:val="006043B3"/>
    <w:rsid w:val="0060497B"/>
    <w:rsid w:val="00610D28"/>
    <w:rsid w:val="00630767"/>
    <w:rsid w:val="00720BEB"/>
    <w:rsid w:val="007333C6"/>
    <w:rsid w:val="00740D63"/>
    <w:rsid w:val="00760C69"/>
    <w:rsid w:val="00772287"/>
    <w:rsid w:val="00792F5B"/>
    <w:rsid w:val="007C1394"/>
    <w:rsid w:val="007E5BD9"/>
    <w:rsid w:val="00800BC9"/>
    <w:rsid w:val="00800E6F"/>
    <w:rsid w:val="008028A7"/>
    <w:rsid w:val="00815967"/>
    <w:rsid w:val="008534A3"/>
    <w:rsid w:val="00893827"/>
    <w:rsid w:val="008D3522"/>
    <w:rsid w:val="008D6E80"/>
    <w:rsid w:val="008E3EC5"/>
    <w:rsid w:val="0092581E"/>
    <w:rsid w:val="0093148F"/>
    <w:rsid w:val="009446BB"/>
    <w:rsid w:val="00952DD4"/>
    <w:rsid w:val="00964EAB"/>
    <w:rsid w:val="009B4759"/>
    <w:rsid w:val="009B6CAC"/>
    <w:rsid w:val="009D43F5"/>
    <w:rsid w:val="009E5AC1"/>
    <w:rsid w:val="009F0900"/>
    <w:rsid w:val="00A2434C"/>
    <w:rsid w:val="00A34270"/>
    <w:rsid w:val="00A50289"/>
    <w:rsid w:val="00A66674"/>
    <w:rsid w:val="00A978E2"/>
    <w:rsid w:val="00AA7E47"/>
    <w:rsid w:val="00AF0CE3"/>
    <w:rsid w:val="00B24CF7"/>
    <w:rsid w:val="00B37988"/>
    <w:rsid w:val="00B41002"/>
    <w:rsid w:val="00B53893"/>
    <w:rsid w:val="00B801AE"/>
    <w:rsid w:val="00B81BF7"/>
    <w:rsid w:val="00B82338"/>
    <w:rsid w:val="00B854FA"/>
    <w:rsid w:val="00B860CD"/>
    <w:rsid w:val="00BB217C"/>
    <w:rsid w:val="00BC62FE"/>
    <w:rsid w:val="00BD26BC"/>
    <w:rsid w:val="00C04184"/>
    <w:rsid w:val="00C27788"/>
    <w:rsid w:val="00C5068B"/>
    <w:rsid w:val="00C720A9"/>
    <w:rsid w:val="00CA0CFE"/>
    <w:rsid w:val="00CA6B00"/>
    <w:rsid w:val="00CC0B66"/>
    <w:rsid w:val="00CF39EF"/>
    <w:rsid w:val="00D1201A"/>
    <w:rsid w:val="00D26A18"/>
    <w:rsid w:val="00D40B73"/>
    <w:rsid w:val="00D4112B"/>
    <w:rsid w:val="00D576AC"/>
    <w:rsid w:val="00D736B8"/>
    <w:rsid w:val="00D74DDC"/>
    <w:rsid w:val="00DA6243"/>
    <w:rsid w:val="00DB3AC5"/>
    <w:rsid w:val="00DF4DD7"/>
    <w:rsid w:val="00E01C05"/>
    <w:rsid w:val="00E05EF2"/>
    <w:rsid w:val="00E14345"/>
    <w:rsid w:val="00E20F9B"/>
    <w:rsid w:val="00E214DC"/>
    <w:rsid w:val="00E40007"/>
    <w:rsid w:val="00E544BA"/>
    <w:rsid w:val="00E5670B"/>
    <w:rsid w:val="00E84C45"/>
    <w:rsid w:val="00E9654C"/>
    <w:rsid w:val="00EA0309"/>
    <w:rsid w:val="00ED178F"/>
    <w:rsid w:val="00EE22D3"/>
    <w:rsid w:val="00EE3078"/>
    <w:rsid w:val="00F040C1"/>
    <w:rsid w:val="00F347F1"/>
    <w:rsid w:val="00F41869"/>
    <w:rsid w:val="00F61B20"/>
    <w:rsid w:val="00F70172"/>
    <w:rsid w:val="00F80418"/>
    <w:rsid w:val="00F819A2"/>
    <w:rsid w:val="00F8333C"/>
    <w:rsid w:val="00FA02E5"/>
    <w:rsid w:val="00FF56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808131"/>
  <w15:docId w15:val="{51499C70-5C84-41C9-A33E-BFCA60F03E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="Arial"/>
        <w:sz w:val="22"/>
        <w:szCs w:val="22"/>
        <w:lang w:val="pt-BR" w:eastAsia="en-US" w:bidi="ar-SA"/>
      </w:rPr>
    </w:rPrDefault>
    <w:pPrDefault>
      <w:pPr>
        <w:spacing w:line="360" w:lineRule="auto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qFormat/>
    <w:rsid w:val="00F80418"/>
    <w:pPr>
      <w:keepNext/>
      <w:spacing w:line="240" w:lineRule="auto"/>
      <w:jc w:val="center"/>
      <w:outlineLvl w:val="0"/>
    </w:pPr>
    <w:rPr>
      <w:rFonts w:ascii="Times New Roman" w:eastAsia="Times New Roman" w:hAnsi="Times New Roman" w:cs="Times New Roman"/>
      <w:b/>
      <w:sz w:val="40"/>
      <w:szCs w:val="20"/>
      <w:lang w:eastAsia="pt-BR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ED178F"/>
    <w:pPr>
      <w:tabs>
        <w:tab w:val="center" w:pos="4252"/>
        <w:tab w:val="right" w:pos="8504"/>
      </w:tabs>
      <w:spacing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D178F"/>
  </w:style>
  <w:style w:type="paragraph" w:styleId="Rodap">
    <w:name w:val="footer"/>
    <w:basedOn w:val="Normal"/>
    <w:link w:val="RodapChar"/>
    <w:uiPriority w:val="99"/>
    <w:unhideWhenUsed/>
    <w:rsid w:val="00ED178F"/>
    <w:pPr>
      <w:tabs>
        <w:tab w:val="center" w:pos="4252"/>
        <w:tab w:val="right" w:pos="8504"/>
      </w:tabs>
      <w:spacing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D178F"/>
  </w:style>
  <w:style w:type="paragraph" w:styleId="PargrafodaLista">
    <w:name w:val="List Paragraph"/>
    <w:basedOn w:val="Normal"/>
    <w:uiPriority w:val="34"/>
    <w:qFormat/>
    <w:rsid w:val="00740D63"/>
    <w:pPr>
      <w:ind w:left="720"/>
      <w:contextualSpacing/>
    </w:pPr>
  </w:style>
  <w:style w:type="numbering" w:customStyle="1" w:styleId="Estilo1">
    <w:name w:val="Estilo1"/>
    <w:uiPriority w:val="99"/>
    <w:rsid w:val="00114F73"/>
    <w:pPr>
      <w:numPr>
        <w:numId w:val="3"/>
      </w:numPr>
    </w:pPr>
  </w:style>
  <w:style w:type="character" w:styleId="Hyperlink">
    <w:name w:val="Hyperlink"/>
    <w:basedOn w:val="Fontepargpadro"/>
    <w:uiPriority w:val="99"/>
    <w:unhideWhenUsed/>
    <w:rsid w:val="00BD26BC"/>
    <w:rPr>
      <w:color w:val="0000FF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BD26BC"/>
    <w:rPr>
      <w:color w:val="605E5C"/>
      <w:shd w:val="clear" w:color="auto" w:fill="E1DFDD"/>
    </w:rPr>
  </w:style>
  <w:style w:type="paragraph" w:customStyle="1" w:styleId="xxmsonormal">
    <w:name w:val="xxmsonormal"/>
    <w:basedOn w:val="Normal"/>
    <w:rsid w:val="00DB3AC5"/>
    <w:pPr>
      <w:spacing w:line="240" w:lineRule="auto"/>
      <w:jc w:val="left"/>
    </w:pPr>
    <w:rPr>
      <w:rFonts w:ascii="Calibri" w:hAnsi="Calibri" w:cs="Calibri"/>
      <w:lang w:eastAsia="pt-BR"/>
    </w:rPr>
  </w:style>
  <w:style w:type="table" w:styleId="Tabelacomgrade">
    <w:name w:val="Table Grid"/>
    <w:basedOn w:val="Tabelanormal"/>
    <w:uiPriority w:val="59"/>
    <w:rsid w:val="00B801AE"/>
    <w:pPr>
      <w:spacing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DA6243"/>
    <w:pPr>
      <w:autoSpaceDE w:val="0"/>
      <w:autoSpaceDN w:val="0"/>
      <w:adjustRightInd w:val="0"/>
      <w:spacing w:line="240" w:lineRule="auto"/>
      <w:jc w:val="left"/>
    </w:pPr>
    <w:rPr>
      <w:color w:val="000000"/>
      <w:sz w:val="24"/>
      <w:szCs w:val="24"/>
    </w:rPr>
  </w:style>
  <w:style w:type="character" w:customStyle="1" w:styleId="Ttulo1Char">
    <w:name w:val="Título 1 Char"/>
    <w:basedOn w:val="Fontepargpadro"/>
    <w:link w:val="Ttulo1"/>
    <w:rsid w:val="00F80418"/>
    <w:rPr>
      <w:rFonts w:ascii="Times New Roman" w:eastAsia="Times New Roman" w:hAnsi="Times New Roman" w:cs="Times New Roman"/>
      <w:b/>
      <w:sz w:val="40"/>
      <w:szCs w:val="20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5698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87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629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751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c093219\OneDrive%20-%20Caixa%20Economica%20Federal\Modelos%20Office\0_Modelo_Azul_2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B7FD41664CBA7647869857DDFDC2814D" ma:contentTypeVersion="18" ma:contentTypeDescription="Crie um novo documento." ma:contentTypeScope="" ma:versionID="6b72fa538cd5726733965bd34dd0b9fe">
  <xsd:schema xmlns:xsd="http://www.w3.org/2001/XMLSchema" xmlns:xs="http://www.w3.org/2001/XMLSchema" xmlns:p="http://schemas.microsoft.com/office/2006/metadata/properties" xmlns:ns1="http://schemas.microsoft.com/sharepoint/v3" xmlns:ns3="26c9d628-b3d2-46bd-8abb-b4cd05045f96" xmlns:ns4="2ac5d31a-a8db-47d7-8c6d-7080883e5724" targetNamespace="http://schemas.microsoft.com/office/2006/metadata/properties" ma:root="true" ma:fieldsID="d632feff4d64c987ea9308347d63af17" ns1:_="" ns3:_="" ns4:_="">
    <xsd:import namespace="http://schemas.microsoft.com/sharepoint/v3"/>
    <xsd:import namespace="26c9d628-b3d2-46bd-8abb-b4cd05045f96"/>
    <xsd:import namespace="2ac5d31a-a8db-47d7-8c6d-7080883e5724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GenerationTime" minOccurs="0"/>
                <xsd:element ref="ns4:MediaServiceEventHashCode" minOccurs="0"/>
                <xsd:element ref="ns4:MediaServiceDateTaken" minOccurs="0"/>
                <xsd:element ref="ns4:MediaServiceOCR" minOccurs="0"/>
                <xsd:element ref="ns4:MediaLengthInSeconds" minOccurs="0"/>
                <xsd:element ref="ns1:_ip_UnifiedCompliancePolicyProperties" minOccurs="0"/>
                <xsd:element ref="ns1:_ip_UnifiedCompliancePolicyUIAction" minOccurs="0"/>
                <xsd:element ref="ns4:MediaServiceAutoKeyPoints" minOccurs="0"/>
                <xsd:element ref="ns4:MediaServiceKeyPoints" minOccurs="0"/>
                <xsd:element ref="ns4:MediaServiceLocation" minOccurs="0"/>
                <xsd:element ref="ns4:_activity" minOccurs="0"/>
                <xsd:element ref="ns4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9" nillable="true" ma:displayName="Propriedades da Política de Conformidade Unificada" ma:hidden="true" ma:internalName="_ip_UnifiedCompliancePolicyProperties">
      <xsd:simpleType>
        <xsd:restriction base="dms:Note"/>
      </xsd:simpleType>
    </xsd:element>
    <xsd:element name="_ip_UnifiedCompliancePolicyUIAction" ma:index="20" nillable="true" ma:displayName="Ação de Interface do Usuário da Política de Conformidade Unificada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c9d628-b3d2-46bd-8abb-b4cd05045f9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hes de Compartilhado Com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Hash de Dica de Compartilhamento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c5d31a-a8db-47d7-8c6d-7080883e572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8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3" nillable="true" ma:displayName="Location" ma:internalName="MediaServiceLocation" ma:readOnly="true">
      <xsd:simpleType>
        <xsd:restriction base="dms:Text"/>
      </xsd:simpleType>
    </xsd:element>
    <xsd:element name="_activity" ma:index="24" nillable="true" ma:displayName="_activity" ma:hidden="true" ma:internalName="_activity">
      <xsd:simpleType>
        <xsd:restriction base="dms:Note"/>
      </xsd:simpleType>
    </xsd:element>
    <xsd:element name="MediaServiceObjectDetectorVersions" ma:index="2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activity xmlns="2ac5d31a-a8db-47d7-8c6d-7080883e5724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24344C5E-93CF-4657-9C6B-F2EEA7125ED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26c9d628-b3d2-46bd-8abb-b4cd05045f96"/>
    <ds:schemaRef ds:uri="2ac5d31a-a8db-47d7-8c6d-7080883e572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5E4CB85-7234-4CBA-9CD5-FAEE5F8E702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8A325FDE-D0C1-4482-B5DF-80A0B4C18B14}">
  <ds:schemaRefs>
    <ds:schemaRef ds:uri="http://schemas.microsoft.com/office/2006/documentManagement/types"/>
    <ds:schemaRef ds:uri="26c9d628-b3d2-46bd-8abb-b4cd05045f96"/>
    <ds:schemaRef ds:uri="http://purl.org/dc/terms/"/>
    <ds:schemaRef ds:uri="http://purl.org/dc/elements/1.1/"/>
    <ds:schemaRef ds:uri="2ac5d31a-a8db-47d7-8c6d-7080883e5724"/>
    <ds:schemaRef ds:uri="http://schemas.microsoft.com/office/2006/metadata/properties"/>
    <ds:schemaRef ds:uri="http://purl.org/dc/dcmitype/"/>
    <ds:schemaRef ds:uri="http://schemas.microsoft.com/office/infopath/2007/PartnerControls"/>
    <ds:schemaRef ds:uri="http://schemas.openxmlformats.org/package/2006/metadata/core-properties"/>
    <ds:schemaRef ds:uri="http://schemas.microsoft.com/sharepoint/v3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0_Modelo_Azul_2</Template>
  <TotalTime>12</TotalTime>
  <Pages>1</Pages>
  <Words>114</Words>
  <Characters>619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Wilton Onishi</dc:creator>
  <cp:lastModifiedBy>Polyana Santiago Castellar</cp:lastModifiedBy>
  <cp:revision>3</cp:revision>
  <cp:lastPrinted>2024-02-06T16:45:00Z</cp:lastPrinted>
  <dcterms:created xsi:type="dcterms:W3CDTF">2024-02-06T16:45:00Z</dcterms:created>
  <dcterms:modified xsi:type="dcterms:W3CDTF">2024-04-19T14:14:00Z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0x010100B7FD41664CBA7647869857DDFDC2814D</vt:lpwstr>
  </property>
  <property fmtid="{D5CDD505-2E9C-101B-9397-08002B2CF9AE}" pid="3" name="MSIP_Label_fde7aacd-7cc4-4c31-9e6f-7ef306428f09_Enabled">
    <vt:lpwstr>true</vt:lpwstr>
  </property>
  <property fmtid="{D5CDD505-2E9C-101B-9397-08002B2CF9AE}" pid="4" name="MSIP_Label_fde7aacd-7cc4-4c31-9e6f-7ef306428f09_SetDate">
    <vt:lpwstr>2024-02-05T19:12:45Z</vt:lpwstr>
  </property>
  <property fmtid="{D5CDD505-2E9C-101B-9397-08002B2CF9AE}" pid="5" name="MSIP_Label_fde7aacd-7cc4-4c31-9e6f-7ef306428f09_Method">
    <vt:lpwstr>Privileged</vt:lpwstr>
  </property>
  <property fmtid="{D5CDD505-2E9C-101B-9397-08002B2CF9AE}" pid="6" name="MSIP_Label_fde7aacd-7cc4-4c31-9e6f-7ef306428f09_Name">
    <vt:lpwstr>_PUBLICO</vt:lpwstr>
  </property>
  <property fmtid="{D5CDD505-2E9C-101B-9397-08002B2CF9AE}" pid="7" name="MSIP_Label_fde7aacd-7cc4-4c31-9e6f-7ef306428f09_SiteId">
    <vt:lpwstr>ab9bba98-684a-43fb-add8-9c2bebede229</vt:lpwstr>
  </property>
  <property fmtid="{D5CDD505-2E9C-101B-9397-08002B2CF9AE}" pid="8" name="MSIP_Label_fde7aacd-7cc4-4c31-9e6f-7ef306428f09_ActionId">
    <vt:lpwstr>006ab865-6949-44ad-a648-52e127401faa</vt:lpwstr>
  </property>
  <property fmtid="{D5CDD505-2E9C-101B-9397-08002B2CF9AE}" pid="9" name="MSIP_Label_fde7aacd-7cc4-4c31-9e6f-7ef306428f09_ContentBits">
    <vt:lpwstr>1</vt:lpwstr>
  </property>
</Properties>
</file>